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A134" w14:textId="77777777" w:rsidR="00283AF1" w:rsidRDefault="00283AF1" w:rsidP="00283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AMYOT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7191FEE" w14:textId="77777777" w:rsidR="00283AF1" w:rsidRDefault="00283AF1" w:rsidP="00283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Aylesbury, Buckinghamshire. Butcher.</w:t>
      </w:r>
    </w:p>
    <w:p w14:paraId="79EAD7B5" w14:textId="77777777" w:rsidR="00283AF1" w:rsidRDefault="00283AF1" w:rsidP="00283AF1">
      <w:pPr>
        <w:pStyle w:val="NoSpacing"/>
        <w:rPr>
          <w:rFonts w:cs="Times New Roman"/>
          <w:szCs w:val="24"/>
        </w:rPr>
      </w:pPr>
    </w:p>
    <w:p w14:paraId="41622A53" w14:textId="77777777" w:rsidR="00283AF1" w:rsidRDefault="00283AF1" w:rsidP="00283AF1">
      <w:pPr>
        <w:pStyle w:val="NoSpacing"/>
        <w:rPr>
          <w:rFonts w:cs="Times New Roman"/>
          <w:szCs w:val="24"/>
        </w:rPr>
      </w:pPr>
    </w:p>
    <w:p w14:paraId="6DFE7775" w14:textId="77777777" w:rsidR="00283AF1" w:rsidRDefault="00283AF1" w:rsidP="00283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Palmer(q.v.) and his wife, Agnes(q.v.), as the executors of William </w:t>
      </w:r>
    </w:p>
    <w:p w14:paraId="5639C461" w14:textId="77777777" w:rsidR="00283AF1" w:rsidRDefault="00283AF1" w:rsidP="00283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Rygby</w:t>
      </w:r>
      <w:proofErr w:type="spellEnd"/>
      <w:r>
        <w:rPr>
          <w:rFonts w:cs="Times New Roman"/>
          <w:szCs w:val="24"/>
        </w:rPr>
        <w:t>(q.v.), brought a plaint of debt against him and three others.</w:t>
      </w:r>
    </w:p>
    <w:p w14:paraId="012FA744" w14:textId="77777777" w:rsidR="00283AF1" w:rsidRDefault="00283AF1" w:rsidP="00283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C309001" w14:textId="77777777" w:rsidR="00283AF1" w:rsidRDefault="00283AF1" w:rsidP="00283AF1">
      <w:pPr>
        <w:pStyle w:val="NoSpacing"/>
        <w:rPr>
          <w:rFonts w:cs="Times New Roman"/>
          <w:szCs w:val="24"/>
        </w:rPr>
      </w:pPr>
    </w:p>
    <w:p w14:paraId="0E1147F7" w14:textId="77777777" w:rsidR="00283AF1" w:rsidRDefault="00283AF1" w:rsidP="00283AF1">
      <w:pPr>
        <w:pStyle w:val="NoSpacing"/>
        <w:rPr>
          <w:rFonts w:cs="Times New Roman"/>
          <w:szCs w:val="24"/>
        </w:rPr>
      </w:pPr>
    </w:p>
    <w:p w14:paraId="4802864A" w14:textId="77777777" w:rsidR="00283AF1" w:rsidRDefault="00283AF1" w:rsidP="00283AF1">
      <w:pPr>
        <w:pStyle w:val="NoSpacing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>7 March 2024</w:t>
      </w:r>
    </w:p>
    <w:p w14:paraId="07EA6B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CEFBF" w14:textId="77777777" w:rsidR="00283AF1" w:rsidRDefault="00283AF1" w:rsidP="009139A6">
      <w:r>
        <w:separator/>
      </w:r>
    </w:p>
  </w:endnote>
  <w:endnote w:type="continuationSeparator" w:id="0">
    <w:p w14:paraId="11F45FFB" w14:textId="77777777" w:rsidR="00283AF1" w:rsidRDefault="00283A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BA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B6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87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136F1" w14:textId="77777777" w:rsidR="00283AF1" w:rsidRDefault="00283AF1" w:rsidP="009139A6">
      <w:r>
        <w:separator/>
      </w:r>
    </w:p>
  </w:footnote>
  <w:footnote w:type="continuationSeparator" w:id="0">
    <w:p w14:paraId="0DE7F24C" w14:textId="77777777" w:rsidR="00283AF1" w:rsidRDefault="00283A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84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F3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DA3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AF1"/>
    <w:rsid w:val="000666E0"/>
    <w:rsid w:val="002510B7"/>
    <w:rsid w:val="00270799"/>
    <w:rsid w:val="00283AF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E2367"/>
  <w15:chartTrackingRefBased/>
  <w15:docId w15:val="{D341C3F9-F5CE-42A5-9333-650C5304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3A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2024-04-04T14:36:00Z</dcterms:created>
  <dcterms:modified xsi:type="dcterms:W3CDTF">2024-04-04T14:36:00Z</dcterms:modified>
</cp:coreProperties>
</file>